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AD0" w:rsidRDefault="00F23AD0" w:rsidP="007D4A45">
      <w:pPr>
        <w:pStyle w:val="titlep"/>
      </w:pPr>
      <w:r>
        <w:t>РЕЕСТР ПУСТУЮЩИХ ДОМОВ</w:t>
      </w:r>
    </w:p>
    <w:p w:rsidR="00F23AD0" w:rsidRPr="007D4A45" w:rsidRDefault="00F23AD0" w:rsidP="007D4A45">
      <w:pPr>
        <w:pStyle w:val="titlep"/>
        <w:rPr>
          <w:sz w:val="28"/>
          <w:szCs w:val="28"/>
        </w:rPr>
      </w:pPr>
      <w:r w:rsidRPr="007D4A45">
        <w:rPr>
          <w:sz w:val="28"/>
          <w:szCs w:val="28"/>
        </w:rPr>
        <w:t>Лиозненского района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1578"/>
        <w:gridCol w:w="1405"/>
        <w:gridCol w:w="67"/>
        <w:gridCol w:w="673"/>
        <w:gridCol w:w="397"/>
        <w:gridCol w:w="714"/>
        <w:gridCol w:w="809"/>
        <w:gridCol w:w="90"/>
        <w:gridCol w:w="950"/>
        <w:gridCol w:w="511"/>
        <w:gridCol w:w="474"/>
        <w:gridCol w:w="281"/>
        <w:gridCol w:w="82"/>
        <w:gridCol w:w="118"/>
        <w:gridCol w:w="1218"/>
      </w:tblGrid>
      <w:tr w:rsidR="00F23AD0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23AD0" w:rsidRPr="00BB55A1" w:rsidRDefault="00F23AD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 записи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23AD0" w:rsidRPr="00BB55A1" w:rsidRDefault="00F23AD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административно-территориальной единицы, района в г. Минске</w:t>
            </w:r>
          </w:p>
        </w:tc>
      </w:tr>
      <w:tr w:rsidR="00F23AD0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 95 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Лиозненский районный исполнительный комитет</w:t>
            </w:r>
          </w:p>
        </w:tc>
      </w:tr>
      <w:tr w:rsidR="00F23AD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Адрес жилого дома, расположенного в населенном пункте</w:t>
            </w:r>
          </w:p>
        </w:tc>
      </w:tr>
      <w:tr w:rsidR="00F23AD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Д. Замшено</w:t>
            </w:r>
          </w:p>
        </w:tc>
      </w:tr>
      <w:tr w:rsidR="00F23AD0" w:rsidRPr="00BB55A1" w:rsidTr="002D67D0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Категория элемента улично-дорожной сети 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элемента улично-дорожной сети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Номер дома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Номер корпуса дома (при наличии)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Индекс номера дома (при наличии)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Номер квартиры в блокированном жилом доме 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Индекс номера квартиры в блокированном жилом доме (при наличии)</w:t>
            </w:r>
          </w:p>
        </w:tc>
      </w:tr>
      <w:tr w:rsidR="00F23AD0" w:rsidRPr="00BB55A1" w:rsidTr="002D67D0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Улица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994E39" w:rsidRDefault="00F23AD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994E39">
              <w:rPr>
                <w:i/>
                <w:lang w:eastAsia="en-US"/>
              </w:rPr>
              <w:t xml:space="preserve">  </w:t>
            </w:r>
            <w:r>
              <w:rPr>
                <w:i/>
                <w:lang w:eastAsia="en-US"/>
              </w:rPr>
              <w:t>Садовая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>
              <w:rPr>
                <w:lang w:eastAsia="en-US"/>
              </w:rPr>
              <w:t>9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</w:tr>
      <w:tr w:rsidR="00F23AD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 жилого дома, расположенного вне населенного пункта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-</w:t>
            </w:r>
          </w:p>
        </w:tc>
      </w:tr>
      <w:tr w:rsidR="00F23AD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Инвентарный номер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Нет сведений</w:t>
            </w:r>
          </w:p>
        </w:tc>
      </w:tr>
      <w:tr w:rsidR="00F23AD0" w:rsidRPr="00BB55A1" w:rsidTr="003E2991">
        <w:trPr>
          <w:trHeight w:val="238"/>
        </w:trPr>
        <w:tc>
          <w:tcPr>
            <w:tcW w:w="3566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государственной регистрации в едином государственном регистре недвижимого имущества, прав на него и сделок с ним</w:t>
            </w:r>
          </w:p>
        </w:tc>
        <w:tc>
          <w:tcPr>
            <w:tcW w:w="14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F23AD0" w:rsidRPr="00BB55A1" w:rsidTr="002D67D0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Площадь жилого дома 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>
              <w:rPr>
                <w:i/>
                <w:lang w:eastAsia="en-US"/>
              </w:rPr>
              <w:t xml:space="preserve">54,0 </w:t>
            </w:r>
            <w:r w:rsidRPr="00BB55A1">
              <w:rPr>
                <w:i/>
                <w:lang w:eastAsia="en-US"/>
              </w:rPr>
              <w:t xml:space="preserve"> кв. метров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Размер </w:t>
            </w:r>
          </w:p>
        </w:tc>
        <w:tc>
          <w:tcPr>
            <w:tcW w:w="1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5,5х10,5 </w:t>
            </w:r>
            <w:r w:rsidRPr="00BB55A1">
              <w:rPr>
                <w:i/>
                <w:lang w:eastAsia="en-US"/>
              </w:rPr>
              <w:t>метров</w:t>
            </w:r>
          </w:p>
        </w:tc>
        <w:tc>
          <w:tcPr>
            <w:tcW w:w="7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ввода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>
              <w:rPr>
                <w:i/>
                <w:lang w:eastAsia="en-US"/>
              </w:rPr>
              <w:t>1938</w:t>
            </w:r>
            <w:r w:rsidRPr="00BB55A1">
              <w:rPr>
                <w:i/>
                <w:lang w:eastAsia="en-US"/>
              </w:rPr>
              <w:t>год</w:t>
            </w:r>
          </w:p>
        </w:tc>
      </w:tr>
      <w:tr w:rsidR="00F23AD0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Назначение 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Здание одноквартирного жилого дома</w:t>
            </w:r>
          </w:p>
        </w:tc>
      </w:tr>
      <w:tr w:rsidR="00F23AD0" w:rsidRPr="00BB55A1" w:rsidTr="002D67D0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Материал стен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деревянные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этажность </w:t>
            </w:r>
          </w:p>
        </w:tc>
        <w:tc>
          <w:tcPr>
            <w:tcW w:w="1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одноэтажный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Подземная этажность</w:t>
            </w:r>
          </w:p>
        </w:tc>
        <w:tc>
          <w:tcPr>
            <w:tcW w:w="7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отсутствует</w:t>
            </w:r>
          </w:p>
        </w:tc>
      </w:tr>
      <w:tr w:rsidR="00F23AD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 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Нет сведений.</w:t>
            </w:r>
          </w:p>
        </w:tc>
      </w:tr>
      <w:tr w:rsidR="00F23AD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Составные части и принадлежности (в том числе хозяйственные и иные постройки), степень их износа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F23AD0" w:rsidRPr="00BB55A1" w:rsidRDefault="00F23AD0" w:rsidP="00926CAE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Хозяйственные постройки отсутствует</w:t>
            </w:r>
          </w:p>
        </w:tc>
      </w:tr>
      <w:tr w:rsidR="00F23AD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Сведения о земельном участке</w:t>
            </w:r>
          </w:p>
        </w:tc>
      </w:tr>
      <w:tr w:rsidR="00F23AD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Кадастровый номер земельного участка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    -</w:t>
            </w:r>
          </w:p>
        </w:tc>
      </w:tr>
      <w:tr w:rsidR="00F23AD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Вид права на земельный участок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Пожизненное наследуемое владение</w:t>
            </w:r>
          </w:p>
        </w:tc>
      </w:tr>
      <w:tr w:rsidR="00F23AD0" w:rsidRPr="00BB55A1" w:rsidTr="003E2991">
        <w:trPr>
          <w:trHeight w:val="238"/>
        </w:trPr>
        <w:tc>
          <w:tcPr>
            <w:tcW w:w="3566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государственной регистрации земельного участка в едином государственном регистре недвижимого имущества, прав на него и сделок с ним</w:t>
            </w:r>
          </w:p>
        </w:tc>
        <w:tc>
          <w:tcPr>
            <w:tcW w:w="14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   -</w:t>
            </w:r>
          </w:p>
        </w:tc>
      </w:tr>
      <w:tr w:rsidR="00F23AD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Ограничения (обременения) прав на земельный участок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     -</w:t>
            </w:r>
          </w:p>
        </w:tc>
      </w:tr>
      <w:tr w:rsidR="00F23AD0" w:rsidRPr="00BB55A1" w:rsidTr="003E299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Площадь земельного участка 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F23AD0" w:rsidRPr="00BB55A1" w:rsidRDefault="00F23AD0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0,22</w:t>
            </w:r>
            <w:r w:rsidRPr="00BB55A1">
              <w:rPr>
                <w:i/>
                <w:lang w:eastAsia="en-US"/>
              </w:rPr>
              <w:t>га</w:t>
            </w:r>
          </w:p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Целевое назначение земельного участка </w:t>
            </w:r>
          </w:p>
        </w:tc>
        <w:tc>
          <w:tcPr>
            <w:tcW w:w="280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F23AD0" w:rsidRPr="00BB55A1" w:rsidRDefault="00F23AD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Для обслуживания одноквартирного жилого дома</w:t>
            </w:r>
          </w:p>
        </w:tc>
      </w:tr>
      <w:tr w:rsidR="00F23AD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Лица, имеющие право владения и пользования жилым домом</w:t>
            </w:r>
          </w:p>
        </w:tc>
      </w:tr>
      <w:tr w:rsidR="00F23AD0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 w:rsidP="00385B9A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Медведева Надежда семёновна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Наименование/фамилия, собственное имя, отчество (если таковое имеется)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3E2991" w:rsidRDefault="00F23AD0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F23AD0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  <w:r w:rsidRPr="00BB55A1">
              <w:rPr>
                <w:i/>
              </w:rPr>
              <w:t>Запись в похозяйственной книге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 w:rsidP="00632533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F23AD0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 Более 7  </w:t>
            </w:r>
            <w:r w:rsidRPr="00BB55A1">
              <w:rPr>
                <w:i/>
                <w:lang w:eastAsia="en-US"/>
              </w:rPr>
              <w:t>лет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 w:rsidP="00632533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F23AD0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РБ/РБ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 w:rsidP="00632533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F23AD0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1/1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 w:rsidP="00632533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F23AD0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Регистрационный номер в Едином государственном регистре юридических лиц и индивидуальных предпринимателей/документ, удостоверяющий личность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F23AD0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F23AD0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F23AD0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08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F23AD0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F23AD0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для владения и пользования жилым домом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F23AD0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Срок непроживания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F23AD0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F23AD0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рождения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рождения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F23AD0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F23AD0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Регистрационный номер в Едином государственном регистре юридических лиц и индивидуальных предпринимателей/документ, удостоверяющий личность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F23AD0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F23AD0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Адрес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F23AD0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08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F23AD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включения жилого дома в реестр пустующих домов</w:t>
            </w:r>
          </w:p>
        </w:tc>
      </w:tr>
      <w:tr w:rsidR="00F23AD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23AD0" w:rsidRPr="00BB55A1" w:rsidRDefault="00F23AD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23AD0" w:rsidRPr="00BB55A1" w:rsidRDefault="00F23AD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23AD0" w:rsidRPr="00BB55A1" w:rsidRDefault="00F23AD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23AD0" w:rsidRPr="00BB55A1" w:rsidRDefault="00F23AD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 внесения записи в реестр</w:t>
            </w:r>
          </w:p>
        </w:tc>
      </w:tr>
      <w:tr w:rsidR="00F23AD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Решение Лиозненского райисполкома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16.07.2021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479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19.07.2021</w:t>
            </w:r>
          </w:p>
        </w:tc>
      </w:tr>
      <w:tr w:rsidR="00F23AD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Перенос в реестр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 w:rsidP="008C4F3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</w:tr>
      <w:tr w:rsidR="00F23AD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Главный специалист отдела архитектуры и строительства, жилищно-коммунального хозяйства райисполкома Антипенко В.А.</w:t>
            </w:r>
          </w:p>
        </w:tc>
      </w:tr>
      <w:tr w:rsidR="00F23AD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Примечание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F23AD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Внесение исправлений в реестр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F23AD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 w:rsidP="008C7EA6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F23AD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исключения жилого дома из реестра пустующих домов</w:t>
            </w:r>
          </w:p>
        </w:tc>
      </w:tr>
      <w:tr w:rsidR="00F23AD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23AD0" w:rsidRPr="00BB55A1" w:rsidRDefault="00F23AD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23AD0" w:rsidRPr="00BB55A1" w:rsidRDefault="00F23AD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23AD0" w:rsidRPr="00BB55A1" w:rsidRDefault="00F23AD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23AD0" w:rsidRPr="00BB55A1" w:rsidRDefault="00F23AD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 внесения записи в реестр</w:t>
            </w:r>
          </w:p>
        </w:tc>
      </w:tr>
      <w:tr w:rsidR="00F23AD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F23AD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F23AD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 w:rsidP="00D44E3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F23AD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Примечание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23AD0" w:rsidRPr="00BB55A1" w:rsidRDefault="00F23AD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</w:tbl>
    <w:p w:rsidR="00F23AD0" w:rsidRDefault="00F23AD0" w:rsidP="00992231">
      <w:pPr>
        <w:pStyle w:val="endform"/>
        <w:ind w:firstLine="0"/>
      </w:pPr>
    </w:p>
    <w:sectPr w:rsidR="00F23AD0" w:rsidSect="00992231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2C58"/>
    <w:rsid w:val="00002352"/>
    <w:rsid w:val="000125B9"/>
    <w:rsid w:val="00015AEB"/>
    <w:rsid w:val="0002510D"/>
    <w:rsid w:val="00025FD4"/>
    <w:rsid w:val="000324C4"/>
    <w:rsid w:val="00037B1E"/>
    <w:rsid w:val="00043BF5"/>
    <w:rsid w:val="000459B8"/>
    <w:rsid w:val="00045BE1"/>
    <w:rsid w:val="00054DB2"/>
    <w:rsid w:val="0006355E"/>
    <w:rsid w:val="000729A5"/>
    <w:rsid w:val="00074CD4"/>
    <w:rsid w:val="0007753D"/>
    <w:rsid w:val="000923F6"/>
    <w:rsid w:val="000D1319"/>
    <w:rsid w:val="000F6252"/>
    <w:rsid w:val="00120B48"/>
    <w:rsid w:val="00141418"/>
    <w:rsid w:val="00165691"/>
    <w:rsid w:val="00176EC0"/>
    <w:rsid w:val="0018525E"/>
    <w:rsid w:val="00196A18"/>
    <w:rsid w:val="001E1AAC"/>
    <w:rsid w:val="001F5E9E"/>
    <w:rsid w:val="0021386B"/>
    <w:rsid w:val="00224C34"/>
    <w:rsid w:val="0024094A"/>
    <w:rsid w:val="00254586"/>
    <w:rsid w:val="00262BAD"/>
    <w:rsid w:val="0029085A"/>
    <w:rsid w:val="002B520C"/>
    <w:rsid w:val="002D67D0"/>
    <w:rsid w:val="002E52CA"/>
    <w:rsid w:val="002F182B"/>
    <w:rsid w:val="002F6EEF"/>
    <w:rsid w:val="002F6FEB"/>
    <w:rsid w:val="00312B31"/>
    <w:rsid w:val="003141E2"/>
    <w:rsid w:val="0034494E"/>
    <w:rsid w:val="00345139"/>
    <w:rsid w:val="00346547"/>
    <w:rsid w:val="0035413C"/>
    <w:rsid w:val="00354EEA"/>
    <w:rsid w:val="0035686E"/>
    <w:rsid w:val="00356BDB"/>
    <w:rsid w:val="00364CB6"/>
    <w:rsid w:val="00385B9A"/>
    <w:rsid w:val="003922BE"/>
    <w:rsid w:val="003B0AA6"/>
    <w:rsid w:val="003B6F2A"/>
    <w:rsid w:val="003C09C4"/>
    <w:rsid w:val="003C66DA"/>
    <w:rsid w:val="003C6C2D"/>
    <w:rsid w:val="003E2991"/>
    <w:rsid w:val="004038B9"/>
    <w:rsid w:val="0041351C"/>
    <w:rsid w:val="004139AE"/>
    <w:rsid w:val="004205C6"/>
    <w:rsid w:val="0042167A"/>
    <w:rsid w:val="0042268F"/>
    <w:rsid w:val="004316D9"/>
    <w:rsid w:val="00437FFE"/>
    <w:rsid w:val="00442E04"/>
    <w:rsid w:val="00451DE0"/>
    <w:rsid w:val="00454BF7"/>
    <w:rsid w:val="00475D82"/>
    <w:rsid w:val="00495682"/>
    <w:rsid w:val="004A66E4"/>
    <w:rsid w:val="004C438C"/>
    <w:rsid w:val="004D0704"/>
    <w:rsid w:val="004E61E6"/>
    <w:rsid w:val="004F64C9"/>
    <w:rsid w:val="00500479"/>
    <w:rsid w:val="00504B03"/>
    <w:rsid w:val="00505435"/>
    <w:rsid w:val="00505A2F"/>
    <w:rsid w:val="00515F1D"/>
    <w:rsid w:val="00536AAC"/>
    <w:rsid w:val="00541CA2"/>
    <w:rsid w:val="005668F0"/>
    <w:rsid w:val="0057625A"/>
    <w:rsid w:val="00581533"/>
    <w:rsid w:val="00595722"/>
    <w:rsid w:val="005B7416"/>
    <w:rsid w:val="005F6589"/>
    <w:rsid w:val="005F7324"/>
    <w:rsid w:val="00602D2D"/>
    <w:rsid w:val="00607DFA"/>
    <w:rsid w:val="00632533"/>
    <w:rsid w:val="006362C4"/>
    <w:rsid w:val="006550B7"/>
    <w:rsid w:val="00685563"/>
    <w:rsid w:val="00687333"/>
    <w:rsid w:val="006C505D"/>
    <w:rsid w:val="006F4FC6"/>
    <w:rsid w:val="00760EB0"/>
    <w:rsid w:val="00776853"/>
    <w:rsid w:val="007800F4"/>
    <w:rsid w:val="00797501"/>
    <w:rsid w:val="007A5807"/>
    <w:rsid w:val="007A6BF6"/>
    <w:rsid w:val="007D4A45"/>
    <w:rsid w:val="007F411C"/>
    <w:rsid w:val="008213C9"/>
    <w:rsid w:val="008447DE"/>
    <w:rsid w:val="00845E38"/>
    <w:rsid w:val="00856A81"/>
    <w:rsid w:val="00873192"/>
    <w:rsid w:val="00880319"/>
    <w:rsid w:val="00886F91"/>
    <w:rsid w:val="008B04E2"/>
    <w:rsid w:val="008B5D9A"/>
    <w:rsid w:val="008B74A1"/>
    <w:rsid w:val="008C4F3C"/>
    <w:rsid w:val="008C7EA6"/>
    <w:rsid w:val="008D6FFE"/>
    <w:rsid w:val="008E2518"/>
    <w:rsid w:val="008E47EA"/>
    <w:rsid w:val="008E589A"/>
    <w:rsid w:val="00906CA3"/>
    <w:rsid w:val="009073BF"/>
    <w:rsid w:val="00922CB7"/>
    <w:rsid w:val="009244ED"/>
    <w:rsid w:val="00926444"/>
    <w:rsid w:val="00926CAE"/>
    <w:rsid w:val="00927A6A"/>
    <w:rsid w:val="009349F8"/>
    <w:rsid w:val="00942C58"/>
    <w:rsid w:val="009632B4"/>
    <w:rsid w:val="00973E03"/>
    <w:rsid w:val="00982ACE"/>
    <w:rsid w:val="00992231"/>
    <w:rsid w:val="00994E39"/>
    <w:rsid w:val="009A37CE"/>
    <w:rsid w:val="009A43ED"/>
    <w:rsid w:val="009B49BC"/>
    <w:rsid w:val="009C7339"/>
    <w:rsid w:val="009F1D7B"/>
    <w:rsid w:val="00A20DC7"/>
    <w:rsid w:val="00A62FB0"/>
    <w:rsid w:val="00A6507F"/>
    <w:rsid w:val="00A8020A"/>
    <w:rsid w:val="00AB0F7B"/>
    <w:rsid w:val="00AD054E"/>
    <w:rsid w:val="00AD3E91"/>
    <w:rsid w:val="00AD67F9"/>
    <w:rsid w:val="00B26411"/>
    <w:rsid w:val="00B3512F"/>
    <w:rsid w:val="00B741DE"/>
    <w:rsid w:val="00B80D1F"/>
    <w:rsid w:val="00B876E4"/>
    <w:rsid w:val="00BB55A1"/>
    <w:rsid w:val="00BC6323"/>
    <w:rsid w:val="00BD3207"/>
    <w:rsid w:val="00BF36B6"/>
    <w:rsid w:val="00BF42E8"/>
    <w:rsid w:val="00BF7DCB"/>
    <w:rsid w:val="00C17C34"/>
    <w:rsid w:val="00C266B3"/>
    <w:rsid w:val="00C555EC"/>
    <w:rsid w:val="00C73153"/>
    <w:rsid w:val="00C85965"/>
    <w:rsid w:val="00CB284F"/>
    <w:rsid w:val="00CB329A"/>
    <w:rsid w:val="00CB6FE1"/>
    <w:rsid w:val="00CE1CBB"/>
    <w:rsid w:val="00CE4E96"/>
    <w:rsid w:val="00CE59F3"/>
    <w:rsid w:val="00D07B79"/>
    <w:rsid w:val="00D1051C"/>
    <w:rsid w:val="00D266C4"/>
    <w:rsid w:val="00D33A2C"/>
    <w:rsid w:val="00D3620C"/>
    <w:rsid w:val="00D44E33"/>
    <w:rsid w:val="00D5669F"/>
    <w:rsid w:val="00D637FC"/>
    <w:rsid w:val="00D651E7"/>
    <w:rsid w:val="00D71CB6"/>
    <w:rsid w:val="00D85173"/>
    <w:rsid w:val="00D90E24"/>
    <w:rsid w:val="00DA6AFE"/>
    <w:rsid w:val="00DB263F"/>
    <w:rsid w:val="00DB67CB"/>
    <w:rsid w:val="00DC36E9"/>
    <w:rsid w:val="00DD1AFB"/>
    <w:rsid w:val="00DF1A08"/>
    <w:rsid w:val="00E06027"/>
    <w:rsid w:val="00E22C49"/>
    <w:rsid w:val="00E26022"/>
    <w:rsid w:val="00E35B1C"/>
    <w:rsid w:val="00E57D58"/>
    <w:rsid w:val="00E71E6C"/>
    <w:rsid w:val="00E724E9"/>
    <w:rsid w:val="00E8638A"/>
    <w:rsid w:val="00EA617A"/>
    <w:rsid w:val="00ED4A46"/>
    <w:rsid w:val="00EE573F"/>
    <w:rsid w:val="00EE7289"/>
    <w:rsid w:val="00F04047"/>
    <w:rsid w:val="00F12995"/>
    <w:rsid w:val="00F14F41"/>
    <w:rsid w:val="00F208B8"/>
    <w:rsid w:val="00F23AD0"/>
    <w:rsid w:val="00F4288E"/>
    <w:rsid w:val="00F571CB"/>
    <w:rsid w:val="00F578C2"/>
    <w:rsid w:val="00F60253"/>
    <w:rsid w:val="00F857C8"/>
    <w:rsid w:val="00F93585"/>
    <w:rsid w:val="00F96372"/>
    <w:rsid w:val="00FA7CC4"/>
    <w:rsid w:val="00FB1536"/>
    <w:rsid w:val="00FB3814"/>
    <w:rsid w:val="00FB3E88"/>
    <w:rsid w:val="00FC533D"/>
    <w:rsid w:val="00FD4C31"/>
    <w:rsid w:val="00FF363A"/>
    <w:rsid w:val="00FF4D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A4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p">
    <w:name w:val="titlep"/>
    <w:basedOn w:val="Normal"/>
    <w:uiPriority w:val="99"/>
    <w:rsid w:val="007D4A45"/>
    <w:pPr>
      <w:spacing w:before="240" w:after="24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Normal"/>
    <w:uiPriority w:val="99"/>
    <w:rsid w:val="007D4A4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newncpi">
    <w:name w:val="newncpi"/>
    <w:basedOn w:val="Normal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endform">
    <w:name w:val="endform"/>
    <w:basedOn w:val="Normal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267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631</Words>
  <Characters>3598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РЕЕСТР ПУСТУЮЩИХ ДОМОВ</dc:title>
  <dc:subject/>
  <dc:creator>отдел жкх</dc:creator>
  <cp:keywords/>
  <dc:description/>
  <cp:lastModifiedBy>comp</cp:lastModifiedBy>
  <cp:revision>4</cp:revision>
  <cp:lastPrinted>2019-02-04T09:58:00Z</cp:lastPrinted>
  <dcterms:created xsi:type="dcterms:W3CDTF">2007-10-29T09:05:00Z</dcterms:created>
  <dcterms:modified xsi:type="dcterms:W3CDTF">2007-10-29T09:18:00Z</dcterms:modified>
</cp:coreProperties>
</file>